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452E7957" w:rsidR="002A1CFA" w:rsidRPr="002A1CFA" w:rsidRDefault="008F4E01" w:rsidP="00A6298E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D26B38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OBORSKÉHO</w:t>
            </w:r>
            <w:r w:rsidR="00A6298E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2BBE8D3B" w14:textId="77777777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726C2AC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</w:t>
      </w:r>
      <w:r w:rsidR="007F7A2B">
        <w:rPr>
          <w:sz w:val="28"/>
        </w:rPr>
        <w:t>2</w:t>
      </w:r>
      <w:r w:rsidR="00D26B38">
        <w:rPr>
          <w:sz w:val="28"/>
        </w:rPr>
        <w:t>5</w:t>
      </w:r>
      <w:r w:rsidRPr="008A49F6">
        <w:rPr>
          <w:sz w:val="28"/>
        </w:rPr>
        <w:t xml:space="preserve"> 000)</w:t>
      </w:r>
    </w:p>
    <w:p w14:paraId="095EFE73" w14:textId="44EE9AA0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A.3.2. Hydrotechnické posouzení stávajícího stavu (záplavové území 1: 5 000)</w:t>
      </w:r>
    </w:p>
    <w:p w14:paraId="1C543541" w14:textId="3F792384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  <w:r w:rsidR="007F7A2B">
        <w:rPr>
          <w:sz w:val="28"/>
        </w:rPr>
        <w:t xml:space="preserve"> (1:5 000)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6E7DD20B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</w:t>
      </w:r>
      <w:r w:rsidR="00D26B38">
        <w:rPr>
          <w:sz w:val="28"/>
        </w:rPr>
        <w:t>25</w:t>
      </w:r>
      <w:r w:rsidRPr="008A49F6">
        <w:rPr>
          <w:sz w:val="28"/>
        </w:rPr>
        <w:t xml:space="preserve">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47373665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</w:t>
      </w:r>
      <w:r w:rsidR="007F7A2B">
        <w:t>2</w:t>
      </w:r>
      <w:r w:rsidR="00D26B38">
        <w:t>5</w:t>
      </w:r>
      <w:r w:rsidRPr="000159FE">
        <w:t xml:space="preserve"> 000)</w:t>
      </w:r>
    </w:p>
    <w:p w14:paraId="527859FF" w14:textId="28EDD4CE" w:rsidR="00980E0E" w:rsidRPr="000159FE" w:rsidRDefault="00980E0E" w:rsidP="00980E0E">
      <w:r w:rsidRPr="000159FE">
        <w:t>A.3.2. Hydrotechnické posouzení stávajícího stavu (záplavové území 1: 5 000)</w:t>
      </w:r>
    </w:p>
    <w:p w14:paraId="6E217FA0" w14:textId="69A9AB34" w:rsidR="00980E0E" w:rsidRPr="000159FE" w:rsidRDefault="00980E0E" w:rsidP="00980E0E">
      <w:r w:rsidRPr="000159FE">
        <w:t>A.3.3. Analýza majetkoprávních vztahů</w:t>
      </w:r>
      <w:r w:rsidR="007F7A2B">
        <w:t xml:space="preserve"> (1:5 000)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69471F8B" w:rsidR="00980E0E" w:rsidRPr="000159FE" w:rsidRDefault="00980E0E" w:rsidP="00980E0E">
      <w:pPr>
        <w:spacing w:line="360" w:lineRule="auto"/>
      </w:pPr>
      <w:r w:rsidRPr="000159FE">
        <w:t>A.3.6. Zobrazení kritických bodů (1:</w:t>
      </w:r>
      <w:r w:rsidR="00C556E8">
        <w:t>30</w:t>
      </w:r>
      <w:r w:rsidRPr="000159FE">
        <w:t xml:space="preserve"> 000)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AE7F400" w14:textId="77777777" w:rsidR="00D26B38" w:rsidRDefault="00D26B38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6BEFD5BF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13E2E0C0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7F7A2B">
        <w:rPr>
          <w:rFonts w:ascii="Tw Cen MT Condensed" w:hAnsi="Tw Cen MT Condensed"/>
          <w:bCs/>
          <w:sz w:val="48"/>
          <w:szCs w:val="36"/>
        </w:rPr>
        <w:t>2</w:t>
      </w:r>
      <w:r w:rsidR="00D26B38">
        <w:rPr>
          <w:rFonts w:ascii="Tw Cen MT Condensed" w:hAnsi="Tw Cen MT Condensed"/>
          <w:bCs/>
          <w:sz w:val="48"/>
          <w:szCs w:val="36"/>
        </w:rPr>
        <w:t>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63EA1CCB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EBD7FEE" w:rsidR="00A1783F" w:rsidRPr="007F7A2B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  <w:r w:rsidR="007F7A2B">
        <w:rPr>
          <w:rFonts w:ascii="Tw Cen MT Condensed" w:hAnsi="Tw Cen MT Condensed"/>
          <w:b/>
          <w:bCs/>
          <w:sz w:val="48"/>
          <w:szCs w:val="36"/>
        </w:rPr>
        <w:t xml:space="preserve"> </w:t>
      </w:r>
      <w:r w:rsidR="007F7A2B" w:rsidRPr="007F7A2B">
        <w:rPr>
          <w:rFonts w:ascii="Tw Cen MT Condensed" w:hAnsi="Tw Cen MT Condensed"/>
          <w:bCs/>
          <w:sz w:val="48"/>
          <w:szCs w:val="36"/>
        </w:rPr>
        <w:t>(1: 5000</w:t>
      </w:r>
      <w:r w:rsidR="007F7A2B">
        <w:rPr>
          <w:rFonts w:ascii="Tw Cen MT Condensed" w:hAnsi="Tw Cen MT Condensed"/>
          <w:bCs/>
          <w:sz w:val="48"/>
          <w:szCs w:val="36"/>
        </w:rPr>
        <w:t>)</w:t>
      </w:r>
    </w:p>
    <w:p w14:paraId="46B31C65" w14:textId="79E8A708" w:rsidR="00A1783F" w:rsidRPr="007F7A2B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 w:rsidRPr="007F7A2B">
        <w:rPr>
          <w:rFonts w:ascii="Tw Cen MT Condensed" w:hAnsi="Tw Cen MT Condensed"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7B06A416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</w:t>
      </w:r>
      <w:r w:rsidR="00D26B38">
        <w:rPr>
          <w:rFonts w:ascii="Tw Cen MT Condensed" w:hAnsi="Tw Cen MT Condensed"/>
          <w:bCs/>
          <w:sz w:val="48"/>
          <w:szCs w:val="36"/>
        </w:rPr>
        <w:t>25</w:t>
      </w:r>
      <w:r w:rsidRPr="00A1783F">
        <w:rPr>
          <w:rFonts w:ascii="Tw Cen MT Condensed" w:hAnsi="Tw Cen MT Condensed"/>
          <w:bCs/>
          <w:sz w:val="48"/>
          <w:szCs w:val="36"/>
        </w:rPr>
        <w:t xml:space="preserve"> 000)</w:t>
      </w:r>
    </w:p>
    <w:p w14:paraId="02E3C556" w14:textId="6F95E69B" w:rsidR="00A1783F" w:rsidRPr="00D26B38" w:rsidRDefault="00A1783F" w:rsidP="00D26B38">
      <w:pPr>
        <w:spacing w:before="0"/>
        <w:rPr>
          <w:rFonts w:ascii="Tw Cen MT Condensed" w:hAnsi="Tw Cen MT Condensed"/>
          <w:bCs/>
          <w:sz w:val="48"/>
          <w:szCs w:val="36"/>
        </w:rPr>
      </w:pPr>
      <w:bookmarkStart w:id="1" w:name="_GoBack"/>
      <w:bookmarkEnd w:id="1"/>
    </w:p>
    <w:sectPr w:rsidR="00A1783F" w:rsidRPr="00D26B38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7D6B43A2" w:rsidR="00A1783F" w:rsidRDefault="00A1783F" w:rsidP="007F7A2B">
    <w:pPr>
      <w:spacing w:before="0"/>
      <w:jc w:val="right"/>
    </w:pPr>
    <w:r>
      <w:t xml:space="preserve">POVODÍ </w:t>
    </w:r>
    <w:r w:rsidR="00D26B38">
      <w:t>OBORSKÉHO</w:t>
    </w:r>
    <w:r w:rsidR="00A6298E">
      <w:t xml:space="preserve"> POTOKA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2401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2B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298E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56E8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6B38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63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D623F3-EB51-4C3E-9289-D424CCCB30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184</TotalTime>
  <Pages>17</Pages>
  <Words>356</Words>
  <Characters>2612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2963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uzivatel</cp:lastModifiedBy>
  <cp:revision>11</cp:revision>
  <cp:lastPrinted>2019-03-04T10:53:00Z</cp:lastPrinted>
  <dcterms:created xsi:type="dcterms:W3CDTF">2019-02-28T11:50:00Z</dcterms:created>
  <dcterms:modified xsi:type="dcterms:W3CDTF">2019-03-04T17:55:00Z</dcterms:modified>
</cp:coreProperties>
</file>